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97"/>
        <w:gridCol w:w="1197"/>
        <w:gridCol w:w="1317"/>
        <w:gridCol w:w="1197"/>
        <w:gridCol w:w="1248"/>
        <w:gridCol w:w="1248"/>
        <w:gridCol w:w="1197"/>
        <w:gridCol w:w="1197"/>
      </w:tblGrid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  <w:rPr>
                <w:b/>
                <w:bCs/>
                <w:color w:val="00B050"/>
              </w:rPr>
            </w:pPr>
            <w:r w:rsidRPr="009537C7">
              <w:rPr>
                <w:b/>
                <w:bCs/>
                <w:color w:val="00B050"/>
              </w:rPr>
              <w:t>VINERI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rPr>
                <w:b/>
                <w:bCs/>
                <w:color w:val="00B050"/>
              </w:rPr>
              <w:t>D.A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13-14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14-15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15-16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16-17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17-18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18-19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19-20</w:t>
            </w: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IX A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FIZ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STRAT.O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ROM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HAPE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REL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ROM.P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INFO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MARCU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INFO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MARCU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INFO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MARCU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IX B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E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NIC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INFO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MARCU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INFO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MARCU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REL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ROM.P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LOG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OLARU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IST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BUDA</w:t>
            </w:r>
          </w:p>
        </w:tc>
        <w:tc>
          <w:tcPr>
            <w:tcW w:w="1197" w:type="dxa"/>
          </w:tcPr>
          <w:p w:rsidR="00D62486" w:rsidRDefault="00D62486" w:rsidP="009537C7">
            <w:pPr>
              <w:spacing w:after="0" w:line="240" w:lineRule="auto"/>
            </w:pPr>
            <w:r>
              <w:t>G</w:t>
            </w:r>
          </w:p>
          <w:p w:rsidR="00D62486" w:rsidRPr="009537C7" w:rsidRDefault="00D62486" w:rsidP="009537C7">
            <w:pPr>
              <w:spacing w:after="0" w:line="240" w:lineRule="auto"/>
            </w:pPr>
            <w:r>
              <w:t>SMO</w:t>
            </w: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 xml:space="preserve"> IX C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ED.FIZ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TIPA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ROM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IENC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BIO</w:t>
            </w:r>
          </w:p>
          <w:p w:rsidR="00D62486" w:rsidRPr="009537C7" w:rsidRDefault="00D62486" w:rsidP="009537C7">
            <w:pPr>
              <w:spacing w:after="0" w:line="240" w:lineRule="auto"/>
            </w:pPr>
            <w:r>
              <w:t>TAN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FIZ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RAB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FR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STRAT.O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M2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ONOF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IX D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M2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TIBU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FR+E</w:t>
            </w:r>
          </w:p>
          <w:p w:rsidR="00D62486" w:rsidRPr="009537C7" w:rsidRDefault="00D62486" w:rsidP="009537C7">
            <w:pPr>
              <w:spacing w:after="0" w:line="240" w:lineRule="auto"/>
            </w:pPr>
            <w:r>
              <w:t>BAB+ANT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CH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TURT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LOG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OLARU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M1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SANDU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M1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SANDU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IX E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E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ANT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GEO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ISM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ROM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IENC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M3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ATOD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MAT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PRUT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LOG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OLARU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IX F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ROM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POP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BIO</w:t>
            </w:r>
          </w:p>
          <w:p w:rsidR="00D62486" w:rsidRPr="009537C7" w:rsidRDefault="00D62486" w:rsidP="009537C7">
            <w:pPr>
              <w:spacing w:after="0" w:line="240" w:lineRule="auto"/>
            </w:pPr>
            <w:r>
              <w:t>TAN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LOG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OLARU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GEO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ISM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FIZ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RAB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REL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ROM.P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IX G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M1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SFIC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REL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ROM.P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FIZ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STRAT.O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BIO</w:t>
            </w:r>
          </w:p>
          <w:p w:rsidR="00D62486" w:rsidRPr="009537C7" w:rsidRDefault="00D62486" w:rsidP="009537C7">
            <w:pPr>
              <w:spacing w:after="0" w:line="240" w:lineRule="auto"/>
            </w:pPr>
            <w:r>
              <w:t>TAN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E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BANC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ROM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SMO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IX H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ROM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SMO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M3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ATOD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MAT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PRUT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FR+E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OTT+STRAT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CH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TURT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DIR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ATOD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IX I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DIR</w:t>
            </w:r>
          </w:p>
          <w:p w:rsidR="00D62486" w:rsidRPr="0035378D" w:rsidRDefault="00D62486" w:rsidP="009537C7">
            <w:pPr>
              <w:spacing w:after="0" w:line="240" w:lineRule="auto"/>
              <w:rPr>
                <w:sz w:val="20"/>
                <w:szCs w:val="20"/>
              </w:rPr>
            </w:pPr>
            <w:r w:rsidRPr="009537C7">
              <w:rPr>
                <w:sz w:val="20"/>
                <w:szCs w:val="20"/>
              </w:rPr>
              <w:t>DRANCA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ROM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DRANCA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IST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CRAMA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FIZ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STRAT.O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REL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ROM.P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IX J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M3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PANA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FIZ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RAB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CH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TABU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TIC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PETRIUC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IST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CRAMA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IX K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CH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TABU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ROM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IACOB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M3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PANA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IST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CRAMA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BIO</w:t>
            </w:r>
          </w:p>
          <w:p w:rsidR="00D62486" w:rsidRPr="009537C7" w:rsidRDefault="00D62486" w:rsidP="009537C7">
            <w:pPr>
              <w:spacing w:after="0" w:line="240" w:lineRule="auto"/>
            </w:pPr>
            <w:r>
              <w:t>TAN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FR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STRAT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IX L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ROM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POPA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M2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TIBU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FIZ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RAB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CH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TURT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TIC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PISL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IST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CRAMA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IX M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FIZ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RAB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IST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CRAMA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TIC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PISL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E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ANT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ROM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DRANCA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DIR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ANT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IX N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FR+E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POP+BAB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ROM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POP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M3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AMAR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M3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AMAR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FIZ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RAB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IX O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CH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TURT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ROM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POPA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LOG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BOND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FR+E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STRAT+OTT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X A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ROM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IACOB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FIZ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STRAT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ED.FIZ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TIPA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E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BANC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EDA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IORD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REL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COJO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X B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FR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MUR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CH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TABU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ROM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POPA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IST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DOBRE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REL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COJO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EDA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IORD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X C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REL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COJO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IST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DOBRE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E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BANC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ROM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IENC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M2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CRETU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TIC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PISL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X D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ROM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HAPE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CH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TURT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M2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ATOD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M2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CRETU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M2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ATOD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X E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FR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BAB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REL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COJO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ROM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DRANCA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PSIHO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BUTN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IST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BUDA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X F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M2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ATOD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M1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DORN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REL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COJO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IST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BUDA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PSIHO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BUTN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X G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M1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DORN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ED.FIZ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TIPA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IST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BUDA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REL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COJO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ROM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SMO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X H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M1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SFIC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IST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DOBRE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ROM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DRANCA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GEO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ISM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PSIHO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BUTN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X I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IST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BUDA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E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ANT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M1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PENTI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M1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PENTI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M1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PENTI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X J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ROM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IENC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M3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IORD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PSIHO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BUTN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M3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IORD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E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ANT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M2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CRETU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X K</w:t>
            </w:r>
          </w:p>
        </w:tc>
        <w:tc>
          <w:tcPr>
            <w:tcW w:w="1197" w:type="dxa"/>
          </w:tcPr>
          <w:p w:rsidR="00D62486" w:rsidRDefault="00D62486" w:rsidP="009537C7">
            <w:pPr>
              <w:spacing w:after="0" w:line="240" w:lineRule="auto"/>
            </w:pPr>
            <w:r>
              <w:t>GEO</w:t>
            </w:r>
          </w:p>
          <w:p w:rsidR="00D62486" w:rsidRPr="009537C7" w:rsidRDefault="00D62486" w:rsidP="009537C7">
            <w:pPr>
              <w:spacing w:after="0" w:line="240" w:lineRule="auto"/>
            </w:pPr>
            <w:r>
              <w:t>ISM</w:t>
            </w:r>
          </w:p>
        </w:tc>
        <w:tc>
          <w:tcPr>
            <w:tcW w:w="1317" w:type="dxa"/>
          </w:tcPr>
          <w:p w:rsidR="00D62486" w:rsidRDefault="00D62486" w:rsidP="009537C7">
            <w:pPr>
              <w:spacing w:after="0" w:line="240" w:lineRule="auto"/>
            </w:pPr>
            <w:r>
              <w:t>TIC</w:t>
            </w:r>
          </w:p>
          <w:p w:rsidR="00D62486" w:rsidRPr="009537C7" w:rsidRDefault="00D62486" w:rsidP="009537C7">
            <w:pPr>
              <w:spacing w:after="0" w:line="240" w:lineRule="auto"/>
            </w:pPr>
            <w:r>
              <w:t>PISL</w:t>
            </w:r>
          </w:p>
        </w:tc>
        <w:tc>
          <w:tcPr>
            <w:tcW w:w="1197" w:type="dxa"/>
          </w:tcPr>
          <w:p w:rsidR="00D62486" w:rsidRDefault="00D62486" w:rsidP="009537C7">
            <w:pPr>
              <w:spacing w:after="0" w:line="240" w:lineRule="auto"/>
            </w:pPr>
            <w:r>
              <w:t>FR</w:t>
            </w:r>
          </w:p>
          <w:p w:rsidR="00D62486" w:rsidRPr="009537C7" w:rsidRDefault="00D62486" w:rsidP="009537C7">
            <w:pPr>
              <w:spacing w:after="0" w:line="240" w:lineRule="auto"/>
            </w:pPr>
            <w:r>
              <w:t>STR.G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MAT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PRUT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IST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DOBRE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X L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M1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SANDU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PSIHO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BOND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M1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SANDU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M3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ONOF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M3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ONOF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IST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DOBRE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  <w:tr w:rsidR="00D62486" w:rsidRPr="009537C7"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X M</w:t>
            </w:r>
          </w:p>
        </w:tc>
        <w:tc>
          <w:tcPr>
            <w:tcW w:w="1197" w:type="dxa"/>
          </w:tcPr>
          <w:p w:rsidR="00D62486" w:rsidRDefault="00D62486" w:rsidP="009537C7">
            <w:pPr>
              <w:spacing w:after="0" w:line="240" w:lineRule="auto"/>
            </w:pPr>
            <w:r>
              <w:t>TIC</w:t>
            </w:r>
          </w:p>
          <w:p w:rsidR="00D62486" w:rsidRPr="009537C7" w:rsidRDefault="00D62486" w:rsidP="009537C7">
            <w:pPr>
              <w:spacing w:after="0" w:line="240" w:lineRule="auto"/>
            </w:pPr>
            <w:r>
              <w:t>PISL</w:t>
            </w:r>
          </w:p>
        </w:tc>
        <w:tc>
          <w:tcPr>
            <w:tcW w:w="131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ROM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SMO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EDA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IORD</w:t>
            </w:r>
          </w:p>
        </w:tc>
        <w:tc>
          <w:tcPr>
            <w:tcW w:w="1197" w:type="dxa"/>
          </w:tcPr>
          <w:p w:rsidR="00D62486" w:rsidRDefault="00D62486" w:rsidP="009537C7">
            <w:pPr>
              <w:spacing w:after="0" w:line="240" w:lineRule="auto"/>
            </w:pPr>
            <w:r>
              <w:t>PSIHI</w:t>
            </w:r>
          </w:p>
          <w:p w:rsidR="00D62486" w:rsidRPr="009537C7" w:rsidRDefault="00D62486" w:rsidP="009537C7">
            <w:pPr>
              <w:spacing w:after="0" w:line="240" w:lineRule="auto"/>
            </w:pPr>
            <w:r>
              <w:t>BOND</w:t>
            </w:r>
          </w:p>
        </w:tc>
        <w:tc>
          <w:tcPr>
            <w:tcW w:w="1248" w:type="dxa"/>
          </w:tcPr>
          <w:p w:rsidR="00D62486" w:rsidRPr="009537C7" w:rsidRDefault="00D62486" w:rsidP="009537C7">
            <w:pPr>
              <w:spacing w:after="0" w:line="240" w:lineRule="auto"/>
            </w:pPr>
            <w:r w:rsidRPr="009537C7">
              <w:t>E</w:t>
            </w:r>
          </w:p>
          <w:p w:rsidR="00D62486" w:rsidRPr="009537C7" w:rsidRDefault="00D62486" w:rsidP="009537C7">
            <w:pPr>
              <w:spacing w:after="0" w:line="240" w:lineRule="auto"/>
            </w:pPr>
            <w:r w:rsidRPr="009537C7">
              <w:t>OTT</w:t>
            </w: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  <w:tc>
          <w:tcPr>
            <w:tcW w:w="1197" w:type="dxa"/>
          </w:tcPr>
          <w:p w:rsidR="00D62486" w:rsidRPr="009537C7" w:rsidRDefault="00D62486" w:rsidP="009537C7">
            <w:pPr>
              <w:spacing w:after="0" w:line="240" w:lineRule="auto"/>
            </w:pPr>
          </w:p>
        </w:tc>
      </w:tr>
    </w:tbl>
    <w:p w:rsidR="00D62486" w:rsidRDefault="00D62486" w:rsidP="00E870D6"/>
    <w:p w:rsidR="00D62486" w:rsidRDefault="00D62486"/>
    <w:sectPr w:rsidR="00D62486" w:rsidSect="002B568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70D6"/>
    <w:rsid w:val="001E00EC"/>
    <w:rsid w:val="001E3455"/>
    <w:rsid w:val="002B5688"/>
    <w:rsid w:val="002B7055"/>
    <w:rsid w:val="002E0616"/>
    <w:rsid w:val="00307348"/>
    <w:rsid w:val="00317EF6"/>
    <w:rsid w:val="0032508B"/>
    <w:rsid w:val="00352789"/>
    <w:rsid w:val="0035378D"/>
    <w:rsid w:val="003C2984"/>
    <w:rsid w:val="003C425C"/>
    <w:rsid w:val="00413070"/>
    <w:rsid w:val="00434F45"/>
    <w:rsid w:val="005302F7"/>
    <w:rsid w:val="00535879"/>
    <w:rsid w:val="00594155"/>
    <w:rsid w:val="005F0D6C"/>
    <w:rsid w:val="005F470F"/>
    <w:rsid w:val="00602308"/>
    <w:rsid w:val="006511BF"/>
    <w:rsid w:val="00680EE5"/>
    <w:rsid w:val="00685BC1"/>
    <w:rsid w:val="006D56F0"/>
    <w:rsid w:val="006E55B3"/>
    <w:rsid w:val="00720371"/>
    <w:rsid w:val="00722101"/>
    <w:rsid w:val="007450C0"/>
    <w:rsid w:val="008453B9"/>
    <w:rsid w:val="008917CF"/>
    <w:rsid w:val="008D4D79"/>
    <w:rsid w:val="008F76BA"/>
    <w:rsid w:val="00910BFA"/>
    <w:rsid w:val="009162EF"/>
    <w:rsid w:val="0094425B"/>
    <w:rsid w:val="009537C7"/>
    <w:rsid w:val="009B13A8"/>
    <w:rsid w:val="00A00780"/>
    <w:rsid w:val="00AC68F0"/>
    <w:rsid w:val="00AD4213"/>
    <w:rsid w:val="00B606BB"/>
    <w:rsid w:val="00B81C55"/>
    <w:rsid w:val="00B9262D"/>
    <w:rsid w:val="00C01559"/>
    <w:rsid w:val="00CC5C19"/>
    <w:rsid w:val="00D0391A"/>
    <w:rsid w:val="00D06A4F"/>
    <w:rsid w:val="00D62486"/>
    <w:rsid w:val="00DA3790"/>
    <w:rsid w:val="00E2181F"/>
    <w:rsid w:val="00E870D6"/>
    <w:rsid w:val="00FA17E8"/>
    <w:rsid w:val="00FC7A0B"/>
    <w:rsid w:val="00FD02F9"/>
    <w:rsid w:val="00FD715B"/>
    <w:rsid w:val="00FF3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0D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870D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2</Pages>
  <Words>249</Words>
  <Characters>1424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12</cp:revision>
  <cp:lastPrinted>2011-09-26T20:18:00Z</cp:lastPrinted>
  <dcterms:created xsi:type="dcterms:W3CDTF">2011-09-25T13:46:00Z</dcterms:created>
  <dcterms:modified xsi:type="dcterms:W3CDTF">2011-10-05T17:36:00Z</dcterms:modified>
</cp:coreProperties>
</file>